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07FBC2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</w:t>
      </w:r>
      <w:r w:rsidRPr="00B050C3">
        <w:rPr>
          <w:b/>
          <w:color w:val="FF5200" w:themeColor="accent2"/>
          <w:sz w:val="36"/>
          <w:szCs w:val="36"/>
        </w:rPr>
        <w:t>nabídky k veřejné zakázce s názvem „</w:t>
      </w:r>
      <w:r w:rsidR="00B050C3" w:rsidRPr="00B050C3">
        <w:rPr>
          <w:b/>
          <w:color w:val="FF5200" w:themeColor="accent2"/>
          <w:sz w:val="36"/>
          <w:szCs w:val="36"/>
        </w:rPr>
        <w:t xml:space="preserve">Výstavba nových fotovoltaických zdrojů v lokalitě České </w:t>
      </w:r>
      <w:proofErr w:type="gramStart"/>
      <w:r w:rsidR="00B050C3" w:rsidRPr="000D2E83">
        <w:rPr>
          <w:b/>
          <w:color w:val="FF5200" w:themeColor="accent2"/>
          <w:sz w:val="36"/>
          <w:szCs w:val="36"/>
        </w:rPr>
        <w:t>Velenice - výpravní</w:t>
      </w:r>
      <w:proofErr w:type="gramEnd"/>
      <w:r w:rsidR="00B050C3" w:rsidRPr="000D2E83">
        <w:rPr>
          <w:b/>
          <w:color w:val="FF5200" w:themeColor="accent2"/>
          <w:sz w:val="36"/>
          <w:szCs w:val="36"/>
        </w:rPr>
        <w:t xml:space="preserve"> budova</w:t>
      </w:r>
      <w:r w:rsidRPr="000D2E83">
        <w:rPr>
          <w:b/>
          <w:color w:val="FF5200" w:themeColor="accent2"/>
          <w:sz w:val="36"/>
          <w:szCs w:val="36"/>
        </w:rPr>
        <w:t xml:space="preserve">“ vedené pod </w:t>
      </w:r>
      <w:r w:rsidRPr="000D2E8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0D2E83" w:rsidRPr="000D2E8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115161/2026-SŽ-GŘ-O15</w:t>
      </w:r>
      <w:r w:rsidR="000D2E83" w:rsidRPr="000D2E83">
        <w:rPr>
          <w:rFonts w:eastAsia="Times New Roman" w:cs="Times New Roman"/>
          <w:b/>
          <w:color w:val="FF5200" w:themeColor="accent2"/>
          <w:sz w:val="36"/>
          <w:szCs w:val="36"/>
          <w:highlight w:val="green"/>
          <w:lang w:eastAsia="cs-CZ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3F678A3" w14:textId="5B31A161" w:rsidR="00880525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1891992" w:history="1">
            <w:r w:rsidR="00880525" w:rsidRPr="00422975">
              <w:rPr>
                <w:rStyle w:val="Hypertextovodkaz"/>
              </w:rPr>
              <w:t>Kapitola č. 1 Všeobecné informace o dodavateli</w:t>
            </w:r>
            <w:r w:rsidR="00880525">
              <w:rPr>
                <w:noProof/>
                <w:webHidden/>
              </w:rPr>
              <w:tab/>
            </w:r>
            <w:r w:rsidR="00880525">
              <w:rPr>
                <w:noProof/>
                <w:webHidden/>
              </w:rPr>
              <w:fldChar w:fldCharType="begin"/>
            </w:r>
            <w:r w:rsidR="00880525">
              <w:rPr>
                <w:noProof/>
                <w:webHidden/>
              </w:rPr>
              <w:instrText xml:space="preserve"> PAGEREF _Toc231891992 \h </w:instrText>
            </w:r>
            <w:r w:rsidR="00880525">
              <w:rPr>
                <w:noProof/>
                <w:webHidden/>
              </w:rPr>
            </w:r>
            <w:r w:rsidR="00880525">
              <w:rPr>
                <w:noProof/>
                <w:webHidden/>
              </w:rPr>
              <w:fldChar w:fldCharType="separate"/>
            </w:r>
            <w:r w:rsidR="00880525">
              <w:rPr>
                <w:noProof/>
                <w:webHidden/>
              </w:rPr>
              <w:t>2</w:t>
            </w:r>
            <w:r w:rsidR="00880525">
              <w:rPr>
                <w:noProof/>
                <w:webHidden/>
              </w:rPr>
              <w:fldChar w:fldCharType="end"/>
            </w:r>
          </w:hyperlink>
        </w:p>
        <w:p w14:paraId="317EE606" w14:textId="6485CE89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3" w:history="1">
            <w:r w:rsidRPr="0042297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B41BA" w14:textId="553091ED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4" w:history="1">
            <w:r w:rsidRPr="00422975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57CB3" w14:textId="18015C6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5" w:history="1">
            <w:r w:rsidRPr="0042297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DA9E2" w14:textId="7CB308FE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6" w:history="1">
            <w:r w:rsidRPr="00422975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B0830" w14:textId="208A9ACA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7" w:history="1">
            <w:r w:rsidRPr="00422975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5DF0C" w14:textId="25ED143F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8" w:history="1">
            <w:r w:rsidRPr="00422975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A9F62" w14:textId="7B363004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9" w:history="1">
            <w:r w:rsidRPr="00422975">
              <w:rPr>
                <w:rStyle w:val="Hypertextovodkaz"/>
              </w:rPr>
              <w:t xml:space="preserve">Kapitola č. 8 </w:t>
            </w:r>
            <w:r w:rsidR="00B050C3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14C25" w14:textId="20DE39B8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0" w:history="1">
            <w:r w:rsidRPr="0042297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DD3D" w14:textId="597D4126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1" w:history="1">
            <w:r w:rsidRPr="00422975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E5709" w14:textId="48EBC574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2" w:history="1">
            <w:r w:rsidRPr="00422975">
              <w:rPr>
                <w:rStyle w:val="Hypertextovodkaz"/>
              </w:rPr>
              <w:t>Kapitola č. 11</w:t>
            </w:r>
            <w:r w:rsidR="00B050C3">
              <w:rPr>
                <w:rStyle w:val="Hypertextovodkaz"/>
              </w:rPr>
              <w:t xml:space="preserve">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DC0FF" w14:textId="70CBA94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3" w:history="1">
            <w:r w:rsidRPr="00422975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189199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5305FFF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B743DA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1ECA8AC4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189199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189199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6456360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F0253C9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189199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67550DCC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3686B67" w:rsidR="00D6532E" w:rsidRPr="006564BB" w:rsidRDefault="00D6532E" w:rsidP="00EF4E96">
      <w:pPr>
        <w:pStyle w:val="Nadpisbezsl1-1"/>
        <w:jc w:val="both"/>
      </w:pPr>
      <w:bookmarkStart w:id="8" w:name="_Toc23189199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4D7E20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99CA94E" w:rsidR="0035531B" w:rsidRDefault="00BE7668" w:rsidP="00EF4E96">
      <w:pPr>
        <w:pStyle w:val="Nadpisbezsl1-1"/>
        <w:jc w:val="both"/>
      </w:pPr>
      <w:bookmarkStart w:id="9" w:name="_Toc23189199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</w:t>
            </w:r>
            <w:r w:rsidR="00DD63D8" w:rsidRPr="00B050C3">
              <w:rPr>
                <w:b/>
              </w:rPr>
              <w:t>posledních 5 let v Kč*** bez</w:t>
            </w:r>
            <w:r w:rsidR="00DD63D8" w:rsidRPr="00AD792A">
              <w:rPr>
                <w:b/>
              </w:rPr>
              <w:t xml:space="preserve">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66D49C71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7C37D90D" w:rsidR="0035531B" w:rsidRDefault="00BE7668" w:rsidP="00EF4E96">
      <w:pPr>
        <w:pStyle w:val="Nadpisbezsl1-1"/>
        <w:jc w:val="both"/>
      </w:pPr>
      <w:bookmarkStart w:id="10" w:name="_Toc23189199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52E3320C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3A542654" w:rsidR="00402144" w:rsidRDefault="00BE7668" w:rsidP="00E8576A">
      <w:pPr>
        <w:pStyle w:val="Nadpisbezsl1-1"/>
        <w:jc w:val="both"/>
      </w:pPr>
      <w:bookmarkStart w:id="11" w:name="_Toc23189199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  <w:r w:rsidR="00402144">
        <w:t xml:space="preserve"> </w:t>
      </w:r>
    </w:p>
    <w:p w14:paraId="63EE48A0" w14:textId="77777777" w:rsidR="006426AA" w:rsidRDefault="006426AA" w:rsidP="006426AA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7652061" w14:textId="77777777" w:rsidR="006426AA" w:rsidRDefault="006426AA" w:rsidP="006426AA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0D98058E" w14:textId="77777777" w:rsidR="006426AA" w:rsidRDefault="006426AA" w:rsidP="006426AA">
      <w:pPr>
        <w:pStyle w:val="Textbezslovn"/>
      </w:pPr>
    </w:p>
    <w:p w14:paraId="1C19C3AC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37461F9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42DF41AF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9E7A135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16201E70" w14:textId="77777777" w:rsidR="006426AA" w:rsidRPr="00833899" w:rsidRDefault="006426AA" w:rsidP="006426AA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693C5A4B" w14:textId="77777777" w:rsidR="006426AA" w:rsidRDefault="006426AA" w:rsidP="006426AA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4B60E482" w14:textId="77777777" w:rsidR="006426AA" w:rsidRPr="00833899" w:rsidRDefault="006426AA" w:rsidP="006426AA">
      <w:pPr>
        <w:pStyle w:val="Textbezslovn"/>
      </w:pPr>
    </w:p>
    <w:p w14:paraId="5F2B3354" w14:textId="77777777" w:rsidR="006426AA" w:rsidRPr="00833899" w:rsidRDefault="006426AA" w:rsidP="006426AA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175D1122" w14:textId="77777777" w:rsidR="006426AA" w:rsidRPr="00833899" w:rsidRDefault="006426AA" w:rsidP="006426AA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8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23C143ED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6867033D" w14:textId="77777777" w:rsidR="006426AA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52F43C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7EC9EE20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00BC54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857B024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0D3522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0FE08A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3FB374F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85BF0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6B08B6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C9E7602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222349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759DA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DE0A6C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777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11F4F21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C2D8A1F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A18B689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92B8904" w14:textId="77777777" w:rsidR="006426AA" w:rsidRPr="00833899" w:rsidRDefault="006426AA" w:rsidP="006426AA">
      <w:pPr>
        <w:pStyle w:val="Textbezslovn"/>
      </w:pPr>
    </w:p>
    <w:p w14:paraId="76344B2C" w14:textId="77777777" w:rsidR="006426AA" w:rsidRPr="00833899" w:rsidRDefault="006426AA" w:rsidP="006426AA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4F34C654" w14:textId="77777777" w:rsidR="006426AA" w:rsidRPr="00833899" w:rsidRDefault="006426AA" w:rsidP="006426AA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36A95B5C" w14:textId="77777777" w:rsidR="006426AA" w:rsidRDefault="006426AA" w:rsidP="006426AA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9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3E47A344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1A229FE8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3D5D45B2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D1028F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D4F4D3B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652AEF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9A87C1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FFFFAF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A4AFBB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31F4D4D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FAD76E9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CB7D2D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5643AAC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E577B7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82E5AF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E8039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12BD83D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A136A7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1F0160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0DE7F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2D64A6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2E1D75A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289B327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7AACA3E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B376C4C" w14:textId="77777777" w:rsidR="006426AA" w:rsidRPr="00833899" w:rsidRDefault="006426AA" w:rsidP="006426AA">
      <w:pPr>
        <w:pStyle w:val="Textbezslovn"/>
      </w:pPr>
    </w:p>
    <w:p w14:paraId="58427746" w14:textId="451DFC62" w:rsidR="006426AA" w:rsidRPr="001950C2" w:rsidRDefault="006426AA" w:rsidP="006426AA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08E6A634" w14:textId="77777777" w:rsidR="006426AA" w:rsidRDefault="006426AA" w:rsidP="006426AA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1B355558" w14:textId="47B26AF1" w:rsidR="006426AA" w:rsidRDefault="006426AA" w:rsidP="0096285F">
      <w:pPr>
        <w:pStyle w:val="Odstavec1-1a"/>
      </w:pPr>
      <w:r>
        <w:t>Jiné informace (dle uvážení Dodavatele): [</w:t>
      </w:r>
      <w:r w:rsidRPr="006426AA">
        <w:rPr>
          <w:highlight w:val="yellow"/>
        </w:rPr>
        <w:t>DOPLNÍ DODAVATEL</w:t>
      </w:r>
      <w:r>
        <w:t>]</w:t>
      </w:r>
    </w:p>
    <w:p w14:paraId="2B0A5D84" w14:textId="74B49A87" w:rsidR="0035531B" w:rsidRPr="00402144" w:rsidRDefault="006426AA" w:rsidP="00B050C3">
      <w:r>
        <w:br w:type="page"/>
      </w:r>
    </w:p>
    <w:p w14:paraId="697DCB81" w14:textId="27AA0349" w:rsidR="0035531B" w:rsidRDefault="00BE7668" w:rsidP="00E8576A">
      <w:pPr>
        <w:pStyle w:val="Nadpisbezsl1-1"/>
        <w:jc w:val="both"/>
      </w:pPr>
      <w:bookmarkStart w:id="12" w:name="_Toc23189200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404CDB11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551BAB4B" w:rsidR="00066766" w:rsidRDefault="00066766" w:rsidP="00E8576A">
      <w:pPr>
        <w:pStyle w:val="Nadpisbezsl1-1"/>
        <w:jc w:val="both"/>
      </w:pPr>
      <w:bookmarkStart w:id="13" w:name="_Toc23189200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094B2DB3" w14:textId="667F84FE" w:rsidR="006426AA" w:rsidRDefault="00EB5220" w:rsidP="00B050C3">
      <w:pPr>
        <w:pStyle w:val="Nadpisbezsl1-1"/>
      </w:pPr>
      <w:bookmarkStart w:id="14" w:name="_Toc231892002"/>
      <w:r>
        <w:lastRenderedPageBreak/>
        <w:t xml:space="preserve">Kapitola č. </w:t>
      </w:r>
      <w:r w:rsidR="00D84A9C">
        <w:t xml:space="preserve">11 </w:t>
      </w:r>
      <w:bookmarkEnd w:id="14"/>
      <w:r w:rsidR="00B050C3">
        <w:t>neobsazeno</w:t>
      </w:r>
    </w:p>
    <w:p w14:paraId="38C0616B" w14:textId="32FF4557" w:rsidR="00402144" w:rsidRPr="00402144" w:rsidRDefault="00402144" w:rsidP="00B050C3">
      <w:r>
        <w:br w:type="page"/>
      </w:r>
    </w:p>
    <w:p w14:paraId="150BEA1C" w14:textId="5324C7ED" w:rsidR="00D339E2" w:rsidRDefault="00B84CB4" w:rsidP="00D339E2">
      <w:pPr>
        <w:pStyle w:val="Nadpisbezsl1-1"/>
      </w:pPr>
      <w:bookmarkStart w:id="15" w:name="_Toc23189200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4D7E2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4D7E2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A04EC" w14:textId="77777777" w:rsidR="004D7E20" w:rsidRDefault="004D7E20" w:rsidP="00962258">
      <w:pPr>
        <w:spacing w:after="0" w:line="240" w:lineRule="auto"/>
      </w:pPr>
      <w:r>
        <w:separator/>
      </w:r>
    </w:p>
  </w:endnote>
  <w:endnote w:type="continuationSeparator" w:id="0">
    <w:p w14:paraId="6EB928B3" w14:textId="77777777" w:rsidR="004D7E20" w:rsidRDefault="004D7E2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08BF53CC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4516B992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2D1F" w14:textId="77777777" w:rsidR="004D7E20" w:rsidRDefault="004D7E20" w:rsidP="00962258">
      <w:pPr>
        <w:spacing w:after="0" w:line="240" w:lineRule="auto"/>
      </w:pPr>
      <w:r>
        <w:separator/>
      </w:r>
    </w:p>
  </w:footnote>
  <w:footnote w:type="continuationSeparator" w:id="0">
    <w:p w14:paraId="1A87AE9A" w14:textId="77777777" w:rsidR="004D7E20" w:rsidRDefault="004D7E20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5D1E54E2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9">
    <w:p w14:paraId="6FAB442E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2E83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5AD3"/>
    <w:rsid w:val="003172EC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6644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144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D7E20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36E4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5EC0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6AA"/>
    <w:rsid w:val="0064673D"/>
    <w:rsid w:val="006541C7"/>
    <w:rsid w:val="00655976"/>
    <w:rsid w:val="0065610E"/>
    <w:rsid w:val="00660AD3"/>
    <w:rsid w:val="00660BEB"/>
    <w:rsid w:val="0066235E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0525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0C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6B7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5491C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309A8"/>
    <w:rsid w:val="002450A8"/>
    <w:rsid w:val="002479B1"/>
    <w:rsid w:val="002570B0"/>
    <w:rsid w:val="00356644"/>
    <w:rsid w:val="00374734"/>
    <w:rsid w:val="00376800"/>
    <w:rsid w:val="0045525D"/>
    <w:rsid w:val="004B48D8"/>
    <w:rsid w:val="00581789"/>
    <w:rsid w:val="00592296"/>
    <w:rsid w:val="0066682C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AC4100"/>
    <w:rsid w:val="00AD4615"/>
    <w:rsid w:val="00B50DB1"/>
    <w:rsid w:val="00BC73A3"/>
    <w:rsid w:val="00C74C99"/>
    <w:rsid w:val="00CD0DBE"/>
    <w:rsid w:val="00CF089C"/>
    <w:rsid w:val="00E10778"/>
    <w:rsid w:val="00E16E5B"/>
    <w:rsid w:val="00E27588"/>
    <w:rsid w:val="00E5491C"/>
    <w:rsid w:val="00E6073F"/>
    <w:rsid w:val="00EB57AF"/>
    <w:rsid w:val="00ED3F9D"/>
    <w:rsid w:val="00EE784A"/>
    <w:rsid w:val="00FF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D4615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4</TotalTime>
  <Pages>16</Pages>
  <Words>3479</Words>
  <Characters>20527</Characters>
  <Application>Microsoft Office Word</Application>
  <DocSecurity>0</DocSecurity>
  <Lines>171</Lines>
  <Paragraphs>47</Paragraphs>
  <ScaleCrop>false</ScaleCrop>
  <Company>SŽDC s.o.</Company>
  <LinksUpToDate>false</LinksUpToDate>
  <CharactersWithSpaces>23959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Šnebergrová Tereza</cp:lastModifiedBy>
  <cp:revision>83</cp:revision>
  <cp:lastPrinted>2019-03-07T14:42:00Z</cp:lastPrinted>
  <dcterms:created xsi:type="dcterms:W3CDTF">2025-08-26T09:04:00Z</dcterms:created>
  <dcterms:modified xsi:type="dcterms:W3CDTF">2026-07-03T08:13:00Z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